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5D39" w:rsidRDefault="007D5D39" w:rsidP="007D5D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UDE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7D5D39" w:rsidRDefault="007D5D39" w:rsidP="007D5D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7D5D39" w:rsidRDefault="007D5D39" w:rsidP="007D5D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5D39" w:rsidRDefault="007D5D39" w:rsidP="007D5D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5D39" w:rsidRDefault="007D5D39" w:rsidP="007D5D39">
      <w:pPr>
        <w:pStyle w:val="NoSpacing"/>
        <w:ind w:left="1440" w:hanging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acolyte by Edmund Lacy, Bishop of 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7D5D39" w:rsidRDefault="007D5D39" w:rsidP="007D5D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p.73)</w:t>
      </w:r>
    </w:p>
    <w:p w:rsidR="007D5D39" w:rsidRDefault="007D5D39" w:rsidP="007D5D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D5D39" w:rsidRDefault="007D5D39" w:rsidP="007D5D3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7D5D39" w:rsidRDefault="007D5D39" w:rsidP="007D5D3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  <w:bookmarkStart w:id="0" w:name="_GoBack"/>
      <w:bookmarkEnd w:id="0"/>
    </w:p>
    <w:sectPr w:rsidR="00DD5B8A" w:rsidRPr="007D5D3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5D39" w:rsidRDefault="007D5D39" w:rsidP="00564E3C">
      <w:pPr>
        <w:spacing w:after="0" w:line="240" w:lineRule="auto"/>
      </w:pPr>
      <w:r>
        <w:separator/>
      </w:r>
    </w:p>
  </w:endnote>
  <w:endnote w:type="continuationSeparator" w:id="0">
    <w:p w:rsidR="007D5D39" w:rsidRDefault="007D5D3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7D5D39">
      <w:rPr>
        <w:rFonts w:ascii="Times New Roman" w:hAnsi="Times New Roman" w:cs="Times New Roman"/>
        <w:noProof/>
        <w:sz w:val="24"/>
        <w:szCs w:val="24"/>
      </w:rPr>
      <w:t>28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5D39" w:rsidRDefault="007D5D39" w:rsidP="00564E3C">
      <w:pPr>
        <w:spacing w:after="0" w:line="240" w:lineRule="auto"/>
      </w:pPr>
      <w:r>
        <w:separator/>
      </w:r>
    </w:p>
  </w:footnote>
  <w:footnote w:type="continuationSeparator" w:id="0">
    <w:p w:rsidR="007D5D39" w:rsidRDefault="007D5D3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5D39"/>
    <w:rsid w:val="00372DC6"/>
    <w:rsid w:val="00564E3C"/>
    <w:rsid w:val="0064591D"/>
    <w:rsid w:val="007D5D39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426940"/>
  <w15:chartTrackingRefBased/>
  <w15:docId w15:val="{1E4A559F-D028-486A-AC72-F2925FE08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2016-01-28T16:40:00Z</dcterms:created>
  <dcterms:modified xsi:type="dcterms:W3CDTF">2016-01-28T16:41:00Z</dcterms:modified>
</cp:coreProperties>
</file>